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KNYGHT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instituted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St.George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Devon, via his proxy, Walter</w:t>
      </w: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Boway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(Stafford Register p.156)</w:t>
      </w: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6A3" w:rsidRPr="003726A3" w:rsidRDefault="003726A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3726A3" w:rsidRPr="003726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6A3" w:rsidRDefault="003726A3" w:rsidP="00564E3C">
      <w:pPr>
        <w:spacing w:after="0" w:line="240" w:lineRule="auto"/>
      </w:pPr>
      <w:r>
        <w:separator/>
      </w:r>
    </w:p>
  </w:endnote>
  <w:endnote w:type="continuationSeparator" w:id="0">
    <w:p w:rsidR="003726A3" w:rsidRDefault="003726A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726A3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6A3" w:rsidRDefault="003726A3" w:rsidP="00564E3C">
      <w:pPr>
        <w:spacing w:after="0" w:line="240" w:lineRule="auto"/>
      </w:pPr>
      <w:r>
        <w:separator/>
      </w:r>
    </w:p>
  </w:footnote>
  <w:footnote w:type="continuationSeparator" w:id="0">
    <w:p w:rsidR="003726A3" w:rsidRDefault="003726A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A3"/>
    <w:rsid w:val="003726A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7D61D"/>
  <w15:chartTrackingRefBased/>
  <w15:docId w15:val="{AC67C861-B334-4452-8B01-6DFFD2B6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2016-01-05T21:38:00Z</dcterms:created>
  <dcterms:modified xsi:type="dcterms:W3CDTF">2016-01-05T21:41:00Z</dcterms:modified>
</cp:coreProperties>
</file>